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2C8FA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Elizabeth RADFORD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05F4FFB5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</w:p>
    <w:p w14:paraId="230270E9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</w:p>
    <w:p w14:paraId="2FB2704A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Jul.1479</w:t>
      </w:r>
      <w:r>
        <w:rPr>
          <w:rFonts w:eastAsia="Times New Roman" w:cs="Times New Roman"/>
          <w:szCs w:val="24"/>
        </w:rPr>
        <w:tab/>
        <w:t>John Bonde(q.v.) bequeathed her goods and jewels from his coffer at the</w:t>
      </w:r>
    </w:p>
    <w:p w14:paraId="6B8A91F5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Sign of the Dove, without Temple Bar, London, a casket and a black</w:t>
      </w:r>
    </w:p>
    <w:p w14:paraId="3E0E645B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satin doublet.</w:t>
      </w:r>
    </w:p>
    <w:p w14:paraId="492CD6BE" w14:textId="77777777" w:rsidR="008B4163" w:rsidRDefault="008B4163" w:rsidP="008B416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58370F23" w14:textId="77777777" w:rsidR="008B4163" w:rsidRDefault="008B4163" w:rsidP="008B416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pp.357-8)</w:t>
      </w:r>
    </w:p>
    <w:p w14:paraId="534CA2EE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</w:p>
    <w:p w14:paraId="3E136FE9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</w:p>
    <w:p w14:paraId="0AB90342" w14:textId="77777777" w:rsidR="008B4163" w:rsidRDefault="008B4163" w:rsidP="008B41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September 2023</w:t>
      </w:r>
    </w:p>
    <w:p w14:paraId="43B437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20FE" w14:textId="77777777" w:rsidR="008B4163" w:rsidRDefault="008B4163" w:rsidP="009139A6">
      <w:r>
        <w:separator/>
      </w:r>
    </w:p>
  </w:endnote>
  <w:endnote w:type="continuationSeparator" w:id="0">
    <w:p w14:paraId="215F642D" w14:textId="77777777" w:rsidR="008B4163" w:rsidRDefault="008B41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CB2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C1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EFE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6CA04" w14:textId="77777777" w:rsidR="008B4163" w:rsidRDefault="008B4163" w:rsidP="009139A6">
      <w:r>
        <w:separator/>
      </w:r>
    </w:p>
  </w:footnote>
  <w:footnote w:type="continuationSeparator" w:id="0">
    <w:p w14:paraId="52DB1B06" w14:textId="77777777" w:rsidR="008B4163" w:rsidRDefault="008B41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17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DB0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F9E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163"/>
    <w:rsid w:val="000666E0"/>
    <w:rsid w:val="002510B7"/>
    <w:rsid w:val="005C130B"/>
    <w:rsid w:val="00826F5C"/>
    <w:rsid w:val="008B416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FEF45"/>
  <w15:chartTrackingRefBased/>
  <w15:docId w15:val="{AD7D6F86-A2D0-4CD3-8B3F-E962DD35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2023-09-12T17:10:00Z</dcterms:created>
  <dcterms:modified xsi:type="dcterms:W3CDTF">2023-09-12T17:10:00Z</dcterms:modified>
</cp:coreProperties>
</file>